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A8444" w14:textId="77777777" w:rsidR="00364007" w:rsidRDefault="00364007" w:rsidP="00364007">
      <w:r>
        <w:rPr>
          <w:u w:val="single"/>
        </w:rPr>
        <w:t>William WARDE</w:t>
      </w:r>
      <w:r>
        <w:t xml:space="preserve">     </w:t>
      </w:r>
      <w:proofErr w:type="gramStart"/>
      <w:r>
        <w:t xml:space="preserve">   (</w:t>
      </w:r>
      <w:proofErr w:type="gramEnd"/>
      <w:r>
        <w:t>fl.1494)</w:t>
      </w:r>
    </w:p>
    <w:p w14:paraId="6540DC73" w14:textId="77777777" w:rsidR="00364007" w:rsidRDefault="00364007" w:rsidP="00364007">
      <w:r>
        <w:t>of Ince, Cheshire.</w:t>
      </w:r>
    </w:p>
    <w:p w14:paraId="04560704" w14:textId="77777777" w:rsidR="00364007" w:rsidRDefault="00364007" w:rsidP="00364007"/>
    <w:p w14:paraId="7357D2C2" w14:textId="77777777" w:rsidR="00364007" w:rsidRDefault="00364007" w:rsidP="00364007"/>
    <w:p w14:paraId="0B3D400F" w14:textId="77777777" w:rsidR="00364007" w:rsidRDefault="00364007" w:rsidP="00364007">
      <w:r>
        <w:tab/>
        <w:t>1494</w:t>
      </w:r>
      <w:r>
        <w:tab/>
        <w:t>He left two cows to his son and a two-year old heifer to his servant.</w:t>
      </w:r>
    </w:p>
    <w:p w14:paraId="47CF425C" w14:textId="77777777" w:rsidR="00364007" w:rsidRDefault="00364007" w:rsidP="00364007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7531A520" w14:textId="77777777" w:rsidR="00364007" w:rsidRDefault="00364007" w:rsidP="00364007">
      <w:pPr>
        <w:ind w:left="720" w:firstLine="720"/>
      </w:pPr>
      <w:r>
        <w:t>pub. The Cheshire Community Council, 1971, p.95)</w:t>
      </w:r>
    </w:p>
    <w:p w14:paraId="0C98B770" w14:textId="77777777" w:rsidR="00364007" w:rsidRDefault="00364007" w:rsidP="00364007"/>
    <w:p w14:paraId="59C1EC13" w14:textId="77777777" w:rsidR="00364007" w:rsidRDefault="00364007" w:rsidP="00364007"/>
    <w:p w14:paraId="7F8A6B11" w14:textId="77777777" w:rsidR="00364007" w:rsidRDefault="00364007" w:rsidP="00364007">
      <w:r>
        <w:t>20 July 2023</w:t>
      </w:r>
    </w:p>
    <w:p w14:paraId="1D26B6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A2D5F" w14:textId="77777777" w:rsidR="00364007" w:rsidRDefault="00364007" w:rsidP="009139A6">
      <w:r>
        <w:separator/>
      </w:r>
    </w:p>
  </w:endnote>
  <w:endnote w:type="continuationSeparator" w:id="0">
    <w:p w14:paraId="6DD476E4" w14:textId="77777777" w:rsidR="00364007" w:rsidRDefault="003640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9E6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23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35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4D32B" w14:textId="77777777" w:rsidR="00364007" w:rsidRDefault="00364007" w:rsidP="009139A6">
      <w:r>
        <w:separator/>
      </w:r>
    </w:p>
  </w:footnote>
  <w:footnote w:type="continuationSeparator" w:id="0">
    <w:p w14:paraId="427A5907" w14:textId="77777777" w:rsidR="00364007" w:rsidRDefault="003640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AF8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08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3F6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007"/>
    <w:rsid w:val="000666E0"/>
    <w:rsid w:val="002510B7"/>
    <w:rsid w:val="0036400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30C00"/>
  <w15:chartTrackingRefBased/>
  <w15:docId w15:val="{4D227279-BC0C-4C38-8DA1-C38E3122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0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2023-09-26T11:28:00Z</dcterms:created>
  <dcterms:modified xsi:type="dcterms:W3CDTF">2023-09-26T11:29:00Z</dcterms:modified>
</cp:coreProperties>
</file>